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Doncaster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Doncaster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Doncaster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Doncaster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Doncaster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Doncaster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58.6% </w:t>
      </w:r>
      <w:r w:rsidRPr="004747BF">
        <w:rPr>
          <w:rFonts w:ascii="Libre Franklin Light" w:eastAsia="Times New Roman" w:hAnsi="Libre Franklin Light" w:cs="Calibri Light"/>
        </w:rPr>
        <w:t xml:space="preserve">of those respondents classified as PGSI 8+ in Doncaster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Doncaster is estimated to be </w:t>
      </w:r>
      <w:r w:rsidRPr="00773DF7">
        <w:rPr>
          <w:rFonts w:ascii="Libre Franklin Light" w:eastAsia="Times New Roman" w:hAnsi="Libre Franklin Light" w:cs="Calibri Light"/>
          <w:b/>
          <w:bCs/>
          <w:color w:val="C45911" w:themeColor="accent2" w:themeShade="BF"/>
        </w:rPr>
        <w:t xml:space="preserve">£6,105,074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Doncaster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Doncaster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Doncaster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Doncaster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onca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Doncaster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onca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Doncaster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Doncaster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onca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Doncaster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Doncaster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Doncaster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Doncaster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Doncaster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Doncaster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£6,105,074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Doncaster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£99,442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£2,056,509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£147,321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£41,434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£75,962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£3,684,406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£6,105,074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Doncaster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Doncaster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Doncaster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Doncaster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Doncaster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Doncaster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Doncaster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Doncaster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8152469-94CB-46AF-A65F-F73D785FB78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